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78" w:rsidRPr="00C841C5" w:rsidRDefault="00E27F78" w:rsidP="00C841C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刑法大纲</w:t>
      </w:r>
    </w:p>
    <w:p w:rsidR="00E27F78" w:rsidRDefault="00E27F78"/>
    <w:p w:rsidR="00E27F78" w:rsidRPr="00C841C5" w:rsidRDefault="00E27F78">
      <w:pPr>
        <w:rPr>
          <w:b/>
        </w:rPr>
      </w:pPr>
      <w:r w:rsidRPr="00C841C5">
        <w:rPr>
          <w:rFonts w:hint="eastAsia"/>
          <w:b/>
        </w:rPr>
        <w:t>上编</w:t>
      </w:r>
      <w:r w:rsidRPr="00C841C5">
        <w:rPr>
          <w:b/>
        </w:rPr>
        <w:t xml:space="preserve">  </w:t>
      </w:r>
      <w:r w:rsidRPr="00C841C5">
        <w:rPr>
          <w:rFonts w:hint="eastAsia"/>
          <w:b/>
        </w:rPr>
        <w:t>刑法总论</w:t>
      </w:r>
    </w:p>
    <w:p w:rsidR="00E27F78" w:rsidRDefault="00E27F78">
      <w:r>
        <w:rPr>
          <w:rFonts w:hint="eastAsia"/>
        </w:rPr>
        <w:t>第一章</w:t>
      </w:r>
      <w:r>
        <w:t xml:space="preserve"> </w:t>
      </w:r>
      <w:r>
        <w:rPr>
          <w:rFonts w:hint="eastAsia"/>
        </w:rPr>
        <w:t>刑法概说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刑法的概念和性质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刑法的制定和修改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刑法的根据和任务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刑法的体系和解释</w:t>
      </w:r>
    </w:p>
    <w:p w:rsidR="00E27F78" w:rsidRDefault="00E27F78" w:rsidP="00194BFC">
      <w:r>
        <w:rPr>
          <w:rFonts w:hint="eastAsia"/>
        </w:rPr>
        <w:t>第二章</w:t>
      </w:r>
      <w:r>
        <w:t xml:space="preserve"> </w:t>
      </w:r>
      <w:r>
        <w:rPr>
          <w:rFonts w:hint="eastAsia"/>
        </w:rPr>
        <w:t>刑法的基本原则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刑法的基本原则概述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罪刑法定原则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适用刑法人人平等原则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罪责刑相适应原则</w:t>
      </w:r>
    </w:p>
    <w:p w:rsidR="00E27F78" w:rsidRDefault="00E27F78" w:rsidP="00194BFC">
      <w:r>
        <w:rPr>
          <w:rFonts w:hint="eastAsia"/>
        </w:rPr>
        <w:t>第三章</w:t>
      </w:r>
      <w:r>
        <w:t xml:space="preserve"> </w:t>
      </w:r>
      <w:r>
        <w:rPr>
          <w:rFonts w:hint="eastAsia"/>
        </w:rPr>
        <w:t>刑法的效力范围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刑法的空间效力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刑法的时间效力</w:t>
      </w:r>
    </w:p>
    <w:p w:rsidR="00E27F78" w:rsidRDefault="00E27F78" w:rsidP="00194BFC">
      <w:r>
        <w:rPr>
          <w:rFonts w:hint="eastAsia"/>
        </w:rPr>
        <w:t>第四章</w:t>
      </w:r>
      <w:r>
        <w:t xml:space="preserve"> </w:t>
      </w:r>
      <w:r>
        <w:rPr>
          <w:rFonts w:hint="eastAsia"/>
        </w:rPr>
        <w:t>犯罪概念与犯罪构成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犯罪概念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犯罪构成</w:t>
      </w:r>
    </w:p>
    <w:p w:rsidR="00E27F78" w:rsidRDefault="00E27F78" w:rsidP="00194BFC">
      <w:r>
        <w:rPr>
          <w:rFonts w:hint="eastAsia"/>
        </w:rPr>
        <w:t>第五章</w:t>
      </w:r>
      <w:r>
        <w:t xml:space="preserve"> </w:t>
      </w:r>
      <w:r>
        <w:rPr>
          <w:rFonts w:hint="eastAsia"/>
        </w:rPr>
        <w:t>犯罪客体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犯罪客体概述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犯罪客体的分类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犯罪客体与犯罪对象</w:t>
      </w:r>
    </w:p>
    <w:p w:rsidR="00E27F78" w:rsidRDefault="00E27F78" w:rsidP="00194BFC">
      <w:r>
        <w:rPr>
          <w:rFonts w:hint="eastAsia"/>
        </w:rPr>
        <w:t>第六章</w:t>
      </w:r>
      <w:r>
        <w:t xml:space="preserve"> </w:t>
      </w:r>
      <w:r>
        <w:rPr>
          <w:rFonts w:hint="eastAsia"/>
        </w:rPr>
        <w:t>犯罪客观方面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犯罪客观方面概述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危害行为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危害结果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危害行为与危害结果之间的因果关系</w:t>
      </w:r>
    </w:p>
    <w:p w:rsidR="00E27F78" w:rsidRDefault="00E27F78" w:rsidP="00194BFC">
      <w:r>
        <w:t xml:space="preserve">  </w:t>
      </w:r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犯罪的其他客观要件</w:t>
      </w:r>
    </w:p>
    <w:p w:rsidR="00E27F78" w:rsidRDefault="00E27F78" w:rsidP="00194BFC">
      <w:r>
        <w:rPr>
          <w:rFonts w:hint="eastAsia"/>
        </w:rPr>
        <w:t>第七章</w:t>
      </w:r>
      <w:r>
        <w:t xml:space="preserve"> </w:t>
      </w:r>
      <w:r>
        <w:rPr>
          <w:rFonts w:hint="eastAsia"/>
        </w:rPr>
        <w:t>犯罪主体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犯罪主体概述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刑事责任能力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与刑事责任能力有关的因素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犯罪主体的特殊身份</w:t>
      </w:r>
    </w:p>
    <w:p w:rsidR="00E27F78" w:rsidRDefault="00E27F78" w:rsidP="00194BFC">
      <w:r>
        <w:t xml:space="preserve">  </w:t>
      </w:r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单位犯罪</w:t>
      </w:r>
    </w:p>
    <w:p w:rsidR="00E27F78" w:rsidRDefault="00E27F78" w:rsidP="00194BFC">
      <w:r>
        <w:rPr>
          <w:rFonts w:hint="eastAsia"/>
        </w:rPr>
        <w:t>第八章</w:t>
      </w:r>
      <w:r>
        <w:t xml:space="preserve"> </w:t>
      </w:r>
      <w:r>
        <w:rPr>
          <w:rFonts w:hint="eastAsia"/>
        </w:rPr>
        <w:t>犯罪主观方面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犯罪主观方面概述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犯罪故意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犯罪过失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与罪过相关的几个特殊问题</w:t>
      </w:r>
    </w:p>
    <w:p w:rsidR="00E27F78" w:rsidRDefault="00E27F78" w:rsidP="00194BFC">
      <w:r>
        <w:t xml:space="preserve">  </w:t>
      </w:r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犯罪目的和犯罪动机</w:t>
      </w:r>
    </w:p>
    <w:p w:rsidR="00E27F78" w:rsidRDefault="00E27F78" w:rsidP="00194BFC">
      <w:r>
        <w:rPr>
          <w:rFonts w:hint="eastAsia"/>
        </w:rPr>
        <w:t>第九章</w:t>
      </w:r>
      <w:r>
        <w:t xml:space="preserve"> </w:t>
      </w:r>
      <w:r>
        <w:rPr>
          <w:rFonts w:hint="eastAsia"/>
        </w:rPr>
        <w:t>正当行为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正当行为概述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正当防卫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紧急避险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其他正当行为</w:t>
      </w:r>
    </w:p>
    <w:p w:rsidR="00E27F78" w:rsidRDefault="00E27F78" w:rsidP="00194BFC">
      <w:r>
        <w:rPr>
          <w:rFonts w:hint="eastAsia"/>
        </w:rPr>
        <w:t>第十章</w:t>
      </w:r>
      <w:r>
        <w:t xml:space="preserve"> </w:t>
      </w:r>
      <w:r>
        <w:rPr>
          <w:rFonts w:hint="eastAsia"/>
        </w:rPr>
        <w:t>故意犯罪的停止形态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故意犯罪停止形态概述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犯罪既遂形态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犯罪预备形态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犯罪未遂形态</w:t>
      </w:r>
    </w:p>
    <w:p w:rsidR="00E27F78" w:rsidRDefault="00E27F78" w:rsidP="00194BFC">
      <w:r>
        <w:t xml:space="preserve">  </w:t>
      </w:r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犯罪中止形态</w:t>
      </w:r>
    </w:p>
    <w:p w:rsidR="00E27F78" w:rsidRDefault="00E27F78" w:rsidP="00194BFC">
      <w:r>
        <w:rPr>
          <w:rFonts w:hint="eastAsia"/>
        </w:rPr>
        <w:t>第十一章</w:t>
      </w:r>
      <w:r>
        <w:t xml:space="preserve"> </w:t>
      </w:r>
      <w:r>
        <w:rPr>
          <w:rFonts w:hint="eastAsia"/>
        </w:rPr>
        <w:t>共同犯罪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共同犯罪概述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共同犯罪的形式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共同犯罪人的刑事责任</w:t>
      </w:r>
    </w:p>
    <w:p w:rsidR="00E27F78" w:rsidRDefault="00E27F78" w:rsidP="00194BFC">
      <w:r>
        <w:rPr>
          <w:rFonts w:hint="eastAsia"/>
        </w:rPr>
        <w:t>第十二章</w:t>
      </w:r>
      <w:r>
        <w:t xml:space="preserve"> </w:t>
      </w:r>
      <w:r>
        <w:rPr>
          <w:rFonts w:hint="eastAsia"/>
        </w:rPr>
        <w:t>罪数形态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罪数判断标准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一罪的类型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数罪的类型</w:t>
      </w:r>
    </w:p>
    <w:p w:rsidR="00E27F78" w:rsidRDefault="00E27F78" w:rsidP="00194BFC">
      <w:r>
        <w:rPr>
          <w:rFonts w:hint="eastAsia"/>
        </w:rPr>
        <w:t>第十三章</w:t>
      </w:r>
      <w:r>
        <w:t xml:space="preserve"> </w:t>
      </w:r>
      <w:r>
        <w:rPr>
          <w:rFonts w:hint="eastAsia"/>
        </w:rPr>
        <w:t>刑事责任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刑事责任概述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刑事责任的根据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刑事责任的解决方式</w:t>
      </w:r>
    </w:p>
    <w:p w:rsidR="00E27F78" w:rsidRDefault="00E27F78" w:rsidP="00194BFC">
      <w:r>
        <w:rPr>
          <w:rFonts w:hint="eastAsia"/>
        </w:rPr>
        <w:t>第十四章</w:t>
      </w:r>
      <w:r>
        <w:t xml:space="preserve"> </w:t>
      </w:r>
      <w:r>
        <w:rPr>
          <w:rFonts w:hint="eastAsia"/>
        </w:rPr>
        <w:t>刑罚概述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刑罚的概念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刑罚的功能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刑罚的目的</w:t>
      </w:r>
    </w:p>
    <w:p w:rsidR="00E27F78" w:rsidRDefault="00E27F78" w:rsidP="00194BFC">
      <w:r>
        <w:rPr>
          <w:rFonts w:hint="eastAsia"/>
        </w:rPr>
        <w:t>第十五章</w:t>
      </w:r>
      <w:r>
        <w:t xml:space="preserve"> </w:t>
      </w:r>
      <w:r>
        <w:rPr>
          <w:rFonts w:hint="eastAsia"/>
        </w:rPr>
        <w:t>刑罚的体系和种类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刑罚的体系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主刑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附加刑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非刑罚处理方法</w:t>
      </w:r>
    </w:p>
    <w:p w:rsidR="00E27F78" w:rsidRDefault="00E27F78" w:rsidP="00194BFC">
      <w:r>
        <w:rPr>
          <w:rFonts w:hint="eastAsia"/>
        </w:rPr>
        <w:t>第十六章</w:t>
      </w:r>
      <w:r>
        <w:t xml:space="preserve"> </w:t>
      </w:r>
      <w:r>
        <w:rPr>
          <w:rFonts w:hint="eastAsia"/>
        </w:rPr>
        <w:t>刑罚的裁量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刑罚裁量概述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刑罚裁量原则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刑罚裁量情节</w:t>
      </w:r>
    </w:p>
    <w:p w:rsidR="00E27F78" w:rsidRDefault="00E27F78" w:rsidP="00194BFC">
      <w:r>
        <w:rPr>
          <w:rFonts w:hint="eastAsia"/>
        </w:rPr>
        <w:t>第十七章</w:t>
      </w:r>
      <w:r>
        <w:t xml:space="preserve"> </w:t>
      </w:r>
      <w:r>
        <w:rPr>
          <w:rFonts w:hint="eastAsia"/>
        </w:rPr>
        <w:t>刑罚裁量制度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累犯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自首、坦白与立功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数罪并罚</w:t>
      </w:r>
    </w:p>
    <w:p w:rsidR="00E27F78" w:rsidRDefault="00E27F78" w:rsidP="00194BFC"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缓刑</w:t>
      </w:r>
    </w:p>
    <w:p w:rsidR="00E27F78" w:rsidRDefault="00E27F78" w:rsidP="00194BFC">
      <w:r>
        <w:rPr>
          <w:rFonts w:hint="eastAsia"/>
        </w:rPr>
        <w:t>第十八章</w:t>
      </w:r>
      <w:r>
        <w:t xml:space="preserve"> </w:t>
      </w:r>
      <w:r>
        <w:rPr>
          <w:rFonts w:hint="eastAsia"/>
        </w:rPr>
        <w:t>刑罚执行制度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减刑</w:t>
      </w:r>
    </w:p>
    <w:p w:rsidR="00E27F78" w:rsidRDefault="00E27F78" w:rsidP="002B551C">
      <w:pPr>
        <w:ind w:firstLineChars="100" w:firstLine="31680"/>
      </w:pP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假释</w:t>
      </w:r>
    </w:p>
    <w:p w:rsidR="00E27F78" w:rsidRDefault="00E27F78" w:rsidP="00194BFC">
      <w:r>
        <w:rPr>
          <w:rFonts w:hint="eastAsia"/>
        </w:rPr>
        <w:t>第十九章</w:t>
      </w:r>
      <w:r>
        <w:t xml:space="preserve"> </w:t>
      </w:r>
      <w:r>
        <w:rPr>
          <w:rFonts w:hint="eastAsia"/>
        </w:rPr>
        <w:t>刑罚的消灭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刑罚消灭概述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时效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赦免</w:t>
      </w:r>
    </w:p>
    <w:p w:rsidR="00E27F78" w:rsidRPr="00C841C5" w:rsidRDefault="00E27F78" w:rsidP="00194BFC">
      <w:pPr>
        <w:rPr>
          <w:b/>
        </w:rPr>
      </w:pPr>
      <w:r>
        <w:t xml:space="preserve">  </w:t>
      </w:r>
      <w:r w:rsidRPr="00C841C5">
        <w:rPr>
          <w:rFonts w:hint="eastAsia"/>
          <w:b/>
        </w:rPr>
        <w:t>下编</w:t>
      </w:r>
      <w:r w:rsidRPr="00C841C5">
        <w:rPr>
          <w:b/>
        </w:rPr>
        <w:t xml:space="preserve">  </w:t>
      </w:r>
      <w:r w:rsidRPr="00C841C5">
        <w:rPr>
          <w:rFonts w:hint="eastAsia"/>
          <w:b/>
        </w:rPr>
        <w:t>刑法各论</w:t>
      </w:r>
    </w:p>
    <w:p w:rsidR="00E27F78" w:rsidRDefault="00E27F78" w:rsidP="00194BFC">
      <w:r>
        <w:rPr>
          <w:rFonts w:hint="eastAsia"/>
        </w:rPr>
        <w:t>第二十章</w:t>
      </w:r>
      <w:r>
        <w:t xml:space="preserve"> </w:t>
      </w:r>
      <w:r>
        <w:rPr>
          <w:rFonts w:hint="eastAsia"/>
        </w:rPr>
        <w:t>刑法各论概述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刑法各论与刑法总论的关系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刑法分则的体系</w:t>
      </w:r>
    </w:p>
    <w:p w:rsidR="00E27F78" w:rsidRDefault="00E27F78" w:rsidP="00194BFC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具体犯罪条文的构成</w:t>
      </w:r>
    </w:p>
    <w:p w:rsidR="00E27F78" w:rsidRDefault="00E27F78" w:rsidP="00194BFC">
      <w:r>
        <w:rPr>
          <w:rFonts w:hint="eastAsia"/>
        </w:rPr>
        <w:t>第二十一章</w:t>
      </w:r>
      <w:r>
        <w:t xml:space="preserve"> </w:t>
      </w:r>
      <w:r>
        <w:rPr>
          <w:rFonts w:hint="eastAsia"/>
        </w:rPr>
        <w:t>危害国家安全罪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危害国家安全罪概述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危害国家安全罪分述</w:t>
      </w:r>
    </w:p>
    <w:p w:rsidR="00E27F78" w:rsidRDefault="00E27F78" w:rsidP="00194BFC">
      <w:r>
        <w:rPr>
          <w:rFonts w:hint="eastAsia"/>
        </w:rPr>
        <w:t>第二十二章</w:t>
      </w:r>
      <w:r>
        <w:t xml:space="preserve"> </w:t>
      </w:r>
      <w:r>
        <w:rPr>
          <w:rFonts w:hint="eastAsia"/>
        </w:rPr>
        <w:t>危害公共安全罪</w:t>
      </w:r>
    </w:p>
    <w:p w:rsidR="00E27F78" w:rsidRDefault="00E27F78" w:rsidP="00194BFC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危害公共安全罪概述</w:t>
      </w:r>
    </w:p>
    <w:p w:rsidR="00E27F78" w:rsidRDefault="00E27F78" w:rsidP="00194BFC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危害公共安全罪分述</w:t>
      </w:r>
    </w:p>
    <w:p w:rsidR="00E27F78" w:rsidRDefault="00E27F78" w:rsidP="00194BFC">
      <w:r>
        <w:rPr>
          <w:rFonts w:hint="eastAsia"/>
        </w:rPr>
        <w:t>第二十三章</w:t>
      </w:r>
      <w:r>
        <w:t xml:space="preserve"> </w:t>
      </w:r>
      <w:r>
        <w:rPr>
          <w:rFonts w:hint="eastAsia"/>
        </w:rPr>
        <w:t>破坏社会主义市场经济秩序罪</w:t>
      </w:r>
    </w:p>
    <w:p w:rsidR="00E27F78" w:rsidRDefault="00E27F78" w:rsidP="002B53C8">
      <w:r>
        <w:t xml:space="preserve">  </w:t>
      </w:r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破坏社会主义市场经济秩序罪概述</w:t>
      </w:r>
    </w:p>
    <w:p w:rsidR="00E27F78" w:rsidRDefault="00E27F78" w:rsidP="002B53C8">
      <w:r>
        <w:t xml:space="preserve">  </w:t>
      </w: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生产、销售伪劣商品罪</w:t>
      </w:r>
    </w:p>
    <w:p w:rsidR="00E27F78" w:rsidRDefault="00E27F78" w:rsidP="002B53C8">
      <w:r>
        <w:t xml:space="preserve">  </w:t>
      </w:r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走私罪</w:t>
      </w:r>
    </w:p>
    <w:p w:rsidR="00E27F78" w:rsidRDefault="00E27F78" w:rsidP="002B53C8">
      <w:pPr>
        <w:rPr>
          <w:b/>
          <w:bCs/>
        </w:rPr>
      </w:pPr>
      <w:r>
        <w:t xml:space="preserve">  </w:t>
      </w:r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妨害对公司、企业的管理秩序罪</w:t>
      </w:r>
    </w:p>
    <w:p w:rsidR="00E27F78" w:rsidRDefault="00E27F78" w:rsidP="002B53C8">
      <w:pPr>
        <w:rPr>
          <w:bCs/>
        </w:rPr>
      </w:pPr>
      <w:r>
        <w:rPr>
          <w:b/>
          <w:bCs/>
        </w:rPr>
        <w:t xml:space="preserve">  </w:t>
      </w:r>
      <w:r w:rsidRPr="002B53C8">
        <w:rPr>
          <w:rFonts w:hint="eastAsia"/>
          <w:bCs/>
        </w:rPr>
        <w:t>第五节</w:t>
      </w:r>
      <w:r w:rsidRPr="002B53C8">
        <w:rPr>
          <w:bCs/>
        </w:rPr>
        <w:t xml:space="preserve"> </w:t>
      </w:r>
      <w:r>
        <w:rPr>
          <w:rFonts w:hint="eastAsia"/>
          <w:bCs/>
        </w:rPr>
        <w:t>破坏金融管理秩序罪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第六节</w:t>
      </w:r>
      <w:r>
        <w:rPr>
          <w:bCs/>
        </w:rPr>
        <w:t xml:space="preserve"> </w:t>
      </w:r>
      <w:r>
        <w:rPr>
          <w:rFonts w:hint="eastAsia"/>
          <w:bCs/>
        </w:rPr>
        <w:t>金融诈骗罪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第七节</w:t>
      </w:r>
      <w:r>
        <w:rPr>
          <w:bCs/>
        </w:rPr>
        <w:t xml:space="preserve"> </w:t>
      </w:r>
      <w:r>
        <w:rPr>
          <w:rFonts w:hint="eastAsia"/>
          <w:bCs/>
        </w:rPr>
        <w:t>危害税收征管罪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第八节</w:t>
      </w:r>
      <w:r>
        <w:rPr>
          <w:bCs/>
        </w:rPr>
        <w:t xml:space="preserve"> </w:t>
      </w:r>
      <w:r>
        <w:rPr>
          <w:rFonts w:hint="eastAsia"/>
          <w:bCs/>
        </w:rPr>
        <w:t>侵犯知识产权罪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第九节</w:t>
      </w:r>
      <w:r>
        <w:rPr>
          <w:bCs/>
        </w:rPr>
        <w:t xml:space="preserve"> </w:t>
      </w:r>
      <w:r>
        <w:rPr>
          <w:rFonts w:hint="eastAsia"/>
          <w:bCs/>
        </w:rPr>
        <w:t>扰乱市场秩序罪</w:t>
      </w:r>
    </w:p>
    <w:p w:rsidR="00E27F78" w:rsidRDefault="00E27F78" w:rsidP="002B53C8">
      <w:pPr>
        <w:rPr>
          <w:bCs/>
        </w:rPr>
      </w:pPr>
      <w:r>
        <w:rPr>
          <w:rFonts w:hint="eastAsia"/>
          <w:bCs/>
        </w:rPr>
        <w:t>第二十四章</w:t>
      </w:r>
      <w:r>
        <w:rPr>
          <w:bCs/>
        </w:rPr>
        <w:t xml:space="preserve"> </w:t>
      </w:r>
      <w:r>
        <w:rPr>
          <w:rFonts w:hint="eastAsia"/>
          <w:bCs/>
        </w:rPr>
        <w:t>侵犯公民人身权利、民主权利罪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侵犯公民人身权利、民主权利罪概述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侵犯公民人身权利、民主权利罪分述</w:t>
      </w:r>
    </w:p>
    <w:p w:rsidR="00E27F78" w:rsidRDefault="00E27F78" w:rsidP="00034431">
      <w:pPr>
        <w:rPr>
          <w:bCs/>
        </w:rPr>
      </w:pPr>
      <w:r>
        <w:rPr>
          <w:rFonts w:hint="eastAsia"/>
          <w:bCs/>
        </w:rPr>
        <w:t>第二十五章</w:t>
      </w:r>
      <w:r>
        <w:rPr>
          <w:bCs/>
        </w:rPr>
        <w:t xml:space="preserve"> </w:t>
      </w:r>
      <w:r>
        <w:rPr>
          <w:rFonts w:hint="eastAsia"/>
          <w:bCs/>
        </w:rPr>
        <w:t>侵犯财产罪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侵犯财产罪概述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侵犯财产罪分述</w:t>
      </w:r>
    </w:p>
    <w:p w:rsidR="00E27F78" w:rsidRDefault="00E27F78" w:rsidP="00034431">
      <w:pPr>
        <w:rPr>
          <w:bCs/>
        </w:rPr>
      </w:pPr>
      <w:r>
        <w:rPr>
          <w:rFonts w:hint="eastAsia"/>
          <w:bCs/>
        </w:rPr>
        <w:t>第二十六章</w:t>
      </w:r>
      <w:r>
        <w:rPr>
          <w:bCs/>
        </w:rPr>
        <w:t xml:space="preserve"> </w:t>
      </w:r>
      <w:r>
        <w:rPr>
          <w:rFonts w:hint="eastAsia"/>
          <w:bCs/>
        </w:rPr>
        <w:t>妨害社会管理秩序罪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妨害社会管理秩序罪概述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扰乱公共秩序罪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第三节</w:t>
      </w:r>
      <w:r>
        <w:rPr>
          <w:bCs/>
        </w:rPr>
        <w:t xml:space="preserve"> </w:t>
      </w:r>
      <w:r>
        <w:rPr>
          <w:rFonts w:hint="eastAsia"/>
          <w:bCs/>
        </w:rPr>
        <w:t>妨害司法罪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第四节</w:t>
      </w:r>
      <w:r>
        <w:rPr>
          <w:bCs/>
        </w:rPr>
        <w:t xml:space="preserve"> </w:t>
      </w:r>
      <w:r>
        <w:rPr>
          <w:rFonts w:hint="eastAsia"/>
          <w:bCs/>
        </w:rPr>
        <w:t>妨害国（边）境管理罪</w:t>
      </w:r>
      <w:r>
        <w:rPr>
          <w:bCs/>
        </w:rPr>
        <w:t xml:space="preserve"> 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第五节</w:t>
      </w:r>
      <w:r>
        <w:rPr>
          <w:bCs/>
        </w:rPr>
        <w:t xml:space="preserve"> </w:t>
      </w:r>
      <w:r>
        <w:rPr>
          <w:rFonts w:hint="eastAsia"/>
          <w:bCs/>
        </w:rPr>
        <w:t>妨害文物管理罪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第六节</w:t>
      </w:r>
      <w:r>
        <w:rPr>
          <w:bCs/>
        </w:rPr>
        <w:t xml:space="preserve"> </w:t>
      </w:r>
      <w:r>
        <w:rPr>
          <w:rFonts w:hint="eastAsia"/>
          <w:bCs/>
        </w:rPr>
        <w:t>危害公共卫生罪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第七节</w:t>
      </w:r>
      <w:r>
        <w:rPr>
          <w:bCs/>
        </w:rPr>
        <w:t xml:space="preserve"> </w:t>
      </w:r>
      <w:r>
        <w:rPr>
          <w:rFonts w:hint="eastAsia"/>
          <w:bCs/>
        </w:rPr>
        <w:t>破坏环境资源保护罪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第八节</w:t>
      </w:r>
      <w:r>
        <w:rPr>
          <w:bCs/>
        </w:rPr>
        <w:t xml:space="preserve"> </w:t>
      </w:r>
      <w:r>
        <w:rPr>
          <w:rFonts w:hint="eastAsia"/>
          <w:bCs/>
        </w:rPr>
        <w:t>走私、贩卖、运输、制造毒品罪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第九节</w:t>
      </w:r>
      <w:r>
        <w:rPr>
          <w:bCs/>
        </w:rPr>
        <w:t xml:space="preserve"> </w:t>
      </w:r>
      <w:r w:rsidRPr="00874D51">
        <w:rPr>
          <w:rFonts w:hint="eastAsia"/>
          <w:bCs/>
        </w:rPr>
        <w:t>组织、强迫、引诱、容留、介绍卖淫罪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第十节</w:t>
      </w:r>
      <w:r>
        <w:rPr>
          <w:bCs/>
        </w:rPr>
        <w:t xml:space="preserve"> </w:t>
      </w:r>
      <w:r w:rsidRPr="00874D51">
        <w:rPr>
          <w:rFonts w:hint="eastAsia"/>
          <w:bCs/>
        </w:rPr>
        <w:t>制作、贩卖、传播淫秽物品罪</w:t>
      </w:r>
    </w:p>
    <w:p w:rsidR="00E27F78" w:rsidRDefault="00E27F78" w:rsidP="00034431">
      <w:pPr>
        <w:rPr>
          <w:bCs/>
        </w:rPr>
      </w:pPr>
      <w:r>
        <w:rPr>
          <w:rFonts w:hint="eastAsia"/>
          <w:bCs/>
        </w:rPr>
        <w:t>第二十七章</w:t>
      </w:r>
      <w:r>
        <w:rPr>
          <w:bCs/>
        </w:rPr>
        <w:t xml:space="preserve"> </w:t>
      </w:r>
      <w:r>
        <w:rPr>
          <w:rFonts w:hint="eastAsia"/>
          <w:bCs/>
        </w:rPr>
        <w:t>危害国防利益罪</w:t>
      </w:r>
    </w:p>
    <w:p w:rsidR="00E27F78" w:rsidRDefault="00E27F78" w:rsidP="00034431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危害国防利益罪概述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危害国防利益罪分述</w:t>
      </w:r>
    </w:p>
    <w:p w:rsidR="00E27F78" w:rsidRDefault="00E27F78" w:rsidP="002B53C8">
      <w:pPr>
        <w:rPr>
          <w:bCs/>
        </w:rPr>
      </w:pPr>
      <w:r>
        <w:rPr>
          <w:rFonts w:hint="eastAsia"/>
          <w:bCs/>
        </w:rPr>
        <w:t>第二十八章</w:t>
      </w:r>
      <w:r>
        <w:rPr>
          <w:bCs/>
        </w:rPr>
        <w:t xml:space="preserve"> </w:t>
      </w:r>
      <w:r>
        <w:rPr>
          <w:rFonts w:hint="eastAsia"/>
          <w:bCs/>
        </w:rPr>
        <w:t>贪污贿赂罪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贪污贿赂罪概述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贪污贿赂罪分述</w:t>
      </w:r>
    </w:p>
    <w:p w:rsidR="00E27F78" w:rsidRDefault="00E27F78" w:rsidP="002B53C8">
      <w:pPr>
        <w:rPr>
          <w:bCs/>
        </w:rPr>
      </w:pPr>
      <w:r>
        <w:rPr>
          <w:rFonts w:hint="eastAsia"/>
          <w:bCs/>
        </w:rPr>
        <w:t>第二十九章</w:t>
      </w:r>
      <w:r>
        <w:rPr>
          <w:bCs/>
        </w:rPr>
        <w:t xml:space="preserve"> </w:t>
      </w:r>
      <w:r>
        <w:rPr>
          <w:rFonts w:hint="eastAsia"/>
          <w:bCs/>
        </w:rPr>
        <w:t>渎职罪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渎职罪概述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渎职罪分述</w:t>
      </w:r>
    </w:p>
    <w:p w:rsidR="00E27F78" w:rsidRDefault="00E27F78" w:rsidP="002B53C8">
      <w:pPr>
        <w:rPr>
          <w:bCs/>
        </w:rPr>
      </w:pPr>
      <w:r>
        <w:rPr>
          <w:rFonts w:hint="eastAsia"/>
          <w:bCs/>
        </w:rPr>
        <w:t>第三十章</w:t>
      </w:r>
      <w:r>
        <w:rPr>
          <w:bCs/>
        </w:rPr>
        <w:t xml:space="preserve"> </w:t>
      </w:r>
      <w:r>
        <w:rPr>
          <w:rFonts w:hint="eastAsia"/>
          <w:bCs/>
        </w:rPr>
        <w:t>军人违反职责罪</w:t>
      </w:r>
    </w:p>
    <w:p w:rsidR="00E27F78" w:rsidRDefault="00E27F78" w:rsidP="002B53C8">
      <w:pPr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bCs/>
        </w:rPr>
        <w:t xml:space="preserve"> </w:t>
      </w:r>
      <w:r>
        <w:rPr>
          <w:rFonts w:hint="eastAsia"/>
          <w:bCs/>
        </w:rPr>
        <w:t>军人违反职责罪概述</w:t>
      </w:r>
    </w:p>
    <w:p w:rsidR="00E27F78" w:rsidRDefault="00E27F78" w:rsidP="002B551C">
      <w:pPr>
        <w:ind w:firstLineChars="100" w:firstLine="31680"/>
        <w:rPr>
          <w:bCs/>
        </w:rPr>
      </w:pPr>
      <w:r>
        <w:rPr>
          <w:rFonts w:hint="eastAsia"/>
          <w:bCs/>
        </w:rPr>
        <w:t>第二节</w:t>
      </w:r>
      <w:r>
        <w:rPr>
          <w:bCs/>
        </w:rPr>
        <w:t xml:space="preserve"> </w:t>
      </w:r>
      <w:r>
        <w:rPr>
          <w:rFonts w:hint="eastAsia"/>
          <w:bCs/>
        </w:rPr>
        <w:t>军人违反职责罪分述</w:t>
      </w:r>
    </w:p>
    <w:p w:rsidR="00E27F78" w:rsidRDefault="00E27F78" w:rsidP="002B53C8">
      <w:pPr>
        <w:rPr>
          <w:bCs/>
        </w:rPr>
      </w:pPr>
    </w:p>
    <w:p w:rsidR="00E27F78" w:rsidRPr="002B53C8" w:rsidRDefault="00E27F78" w:rsidP="002B53C8"/>
    <w:p w:rsidR="00E27F78" w:rsidRDefault="00E27F78" w:rsidP="00194BFC"/>
    <w:p w:rsidR="00E27F78" w:rsidRDefault="00E27F78" w:rsidP="00194BFC"/>
    <w:p w:rsidR="00E27F78" w:rsidRDefault="00E27F78" w:rsidP="00194BFC">
      <w:r>
        <w:t xml:space="preserve">  </w:t>
      </w:r>
    </w:p>
    <w:p w:rsidR="00E27F78" w:rsidRDefault="00E27F78" w:rsidP="00194BFC"/>
    <w:sectPr w:rsidR="00E27F78" w:rsidSect="00226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F78" w:rsidRDefault="00E27F78" w:rsidP="00A82BAC">
      <w:r>
        <w:separator/>
      </w:r>
    </w:p>
  </w:endnote>
  <w:endnote w:type="continuationSeparator" w:id="0">
    <w:p w:rsidR="00E27F78" w:rsidRDefault="00E27F78" w:rsidP="00A8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F78" w:rsidRDefault="00E27F78" w:rsidP="00A82BAC">
      <w:r>
        <w:separator/>
      </w:r>
    </w:p>
  </w:footnote>
  <w:footnote w:type="continuationSeparator" w:id="0">
    <w:p w:rsidR="00E27F78" w:rsidRDefault="00E27F78" w:rsidP="00A82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BAC"/>
    <w:rsid w:val="00034431"/>
    <w:rsid w:val="00194BFC"/>
    <w:rsid w:val="00224679"/>
    <w:rsid w:val="002267E8"/>
    <w:rsid w:val="002B53C8"/>
    <w:rsid w:val="002B551C"/>
    <w:rsid w:val="00543F7B"/>
    <w:rsid w:val="00627F56"/>
    <w:rsid w:val="007E5315"/>
    <w:rsid w:val="00864CB1"/>
    <w:rsid w:val="00874D51"/>
    <w:rsid w:val="009F459A"/>
    <w:rsid w:val="00A82BAC"/>
    <w:rsid w:val="00A85C0D"/>
    <w:rsid w:val="00C841C5"/>
    <w:rsid w:val="00CA3214"/>
    <w:rsid w:val="00E27F78"/>
    <w:rsid w:val="00E30EAD"/>
    <w:rsid w:val="00E85C2E"/>
    <w:rsid w:val="00EE7A4F"/>
    <w:rsid w:val="00EF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7E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82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2BA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82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2BA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4</Pages>
  <Words>282</Words>
  <Characters>1608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User</cp:lastModifiedBy>
  <cp:revision>5</cp:revision>
  <cp:lastPrinted>2016-09-08T06:38:00Z</cp:lastPrinted>
  <dcterms:created xsi:type="dcterms:W3CDTF">2016-07-20T11:59:00Z</dcterms:created>
  <dcterms:modified xsi:type="dcterms:W3CDTF">2016-09-08T06:40:00Z</dcterms:modified>
</cp:coreProperties>
</file>